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E3742" w14:textId="04E1EA84" w:rsidR="00933A57" w:rsidRPr="008B1247" w:rsidRDefault="00997F14" w:rsidP="008B1247">
      <w:pPr>
        <w:spacing w:line="240" w:lineRule="auto"/>
        <w:jc w:val="right"/>
        <w:rPr>
          <w:rFonts w:ascii="Corbel" w:hAnsi="Corbel"/>
          <w:b/>
          <w:smallCaps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14:paraId="2AB53B8B" w14:textId="050F176A" w:rsidR="00933A57" w:rsidRPr="00B169DF" w:rsidRDefault="00933A57" w:rsidP="00933A57">
      <w:pPr>
        <w:spacing w:line="240" w:lineRule="auto"/>
        <w:jc w:val="right"/>
        <w:rPr>
          <w:rFonts w:ascii="Corbel" w:hAnsi="Corbel"/>
          <w:szCs w:val="24"/>
        </w:rPr>
      </w:pP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</w:p>
    <w:p w14:paraId="37D64035" w14:textId="77777777" w:rsidR="00361421" w:rsidRPr="00B169DF" w:rsidRDefault="00361421" w:rsidP="0036142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14:paraId="316A0CBE" w14:textId="77777777" w:rsidR="00361421" w:rsidRPr="00B169DF" w:rsidRDefault="00361421" w:rsidP="0036142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C77A68C" w14:textId="433F5A06" w:rsidR="00361421" w:rsidRPr="00B169DF" w:rsidRDefault="00361421" w:rsidP="003614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D5C48">
        <w:rPr>
          <w:rFonts w:ascii="Corbel" w:hAnsi="Corbel"/>
          <w:i/>
          <w:smallCaps/>
          <w:sz w:val="24"/>
          <w:szCs w:val="24"/>
        </w:rPr>
        <w:t>2024-2026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53D1450" w14:textId="77777777" w:rsidR="00361421" w:rsidRPr="00B169DF" w:rsidRDefault="00361421" w:rsidP="0036142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33411788" w14:textId="77777777" w:rsidR="00361421" w:rsidRPr="00B169DF" w:rsidRDefault="00361421" w:rsidP="0036142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z w:val="20"/>
          <w:szCs w:val="20"/>
        </w:rPr>
        <w:t>2024/2025</w:t>
      </w:r>
    </w:p>
    <w:p w14:paraId="63308768" w14:textId="77777777" w:rsidR="00361421" w:rsidRPr="00B169DF" w:rsidRDefault="00361421" w:rsidP="00361421">
      <w:pPr>
        <w:spacing w:after="0" w:line="240" w:lineRule="auto"/>
        <w:rPr>
          <w:rFonts w:ascii="Corbel" w:hAnsi="Corbel"/>
          <w:sz w:val="24"/>
          <w:szCs w:val="24"/>
        </w:rPr>
      </w:pPr>
    </w:p>
    <w:p w14:paraId="57C79A2A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61421" w:rsidRPr="00B169DF" w14:paraId="566BBE12" w14:textId="77777777" w:rsidTr="00C11EC6">
        <w:tc>
          <w:tcPr>
            <w:tcW w:w="2694" w:type="dxa"/>
            <w:vAlign w:val="center"/>
          </w:tcPr>
          <w:p w14:paraId="1F7220FD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685AAE" w14:textId="0D1B6326" w:rsidR="00361421" w:rsidRPr="00933A57" w:rsidRDefault="006F7283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Cs/>
                <w:sz w:val="24"/>
                <w:szCs w:val="24"/>
              </w:rPr>
              <w:t xml:space="preserve"> Filozofia filmu</w:t>
            </w:r>
          </w:p>
        </w:tc>
      </w:tr>
      <w:tr w:rsidR="00361421" w:rsidRPr="00B169DF" w14:paraId="11F09CB1" w14:textId="77777777" w:rsidTr="00C11EC6">
        <w:tc>
          <w:tcPr>
            <w:tcW w:w="2694" w:type="dxa"/>
            <w:vAlign w:val="center"/>
          </w:tcPr>
          <w:p w14:paraId="7E6791ED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5625AF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61421" w:rsidRPr="00B169DF" w14:paraId="5F46235D" w14:textId="77777777" w:rsidTr="00C11EC6">
        <w:tc>
          <w:tcPr>
            <w:tcW w:w="2694" w:type="dxa"/>
            <w:vAlign w:val="center"/>
          </w:tcPr>
          <w:p w14:paraId="56B7FE47" w14:textId="77777777" w:rsidR="00361421" w:rsidRPr="00B169DF" w:rsidRDefault="00361421" w:rsidP="00C11EC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BA2CAAC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61421" w:rsidRPr="00B169DF" w14:paraId="613B48A4" w14:textId="77777777" w:rsidTr="00C11EC6">
        <w:tc>
          <w:tcPr>
            <w:tcW w:w="2694" w:type="dxa"/>
            <w:vAlign w:val="center"/>
          </w:tcPr>
          <w:p w14:paraId="20C7A2CB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BD10D4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61421" w:rsidRPr="00B169DF" w14:paraId="3B6AB678" w14:textId="77777777" w:rsidTr="00C11EC6">
        <w:tc>
          <w:tcPr>
            <w:tcW w:w="2694" w:type="dxa"/>
            <w:vAlign w:val="center"/>
          </w:tcPr>
          <w:p w14:paraId="3A5E9B30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745195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361421" w:rsidRPr="00B169DF" w14:paraId="5D22FCDC" w14:textId="77777777" w:rsidTr="00C11EC6">
        <w:tc>
          <w:tcPr>
            <w:tcW w:w="2694" w:type="dxa"/>
            <w:vAlign w:val="center"/>
          </w:tcPr>
          <w:p w14:paraId="07E6DE4F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EB1F77" w14:textId="4C78C208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361421" w:rsidRPr="00B169DF" w14:paraId="2CBD2327" w14:textId="77777777" w:rsidTr="00C11EC6">
        <w:tc>
          <w:tcPr>
            <w:tcW w:w="2694" w:type="dxa"/>
            <w:vAlign w:val="center"/>
          </w:tcPr>
          <w:p w14:paraId="224B5B97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057743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61421" w:rsidRPr="00B169DF" w14:paraId="7FF16264" w14:textId="77777777" w:rsidTr="00C11EC6">
        <w:tc>
          <w:tcPr>
            <w:tcW w:w="2694" w:type="dxa"/>
            <w:vAlign w:val="center"/>
          </w:tcPr>
          <w:p w14:paraId="6EFA5287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3CEA33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61421" w:rsidRPr="00B169DF" w14:paraId="10709C13" w14:textId="77777777" w:rsidTr="00C11EC6">
        <w:tc>
          <w:tcPr>
            <w:tcW w:w="2694" w:type="dxa"/>
            <w:vAlign w:val="center"/>
          </w:tcPr>
          <w:p w14:paraId="6A589B8C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4544890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</w:t>
            </w:r>
          </w:p>
        </w:tc>
      </w:tr>
      <w:tr w:rsidR="00361421" w:rsidRPr="00B169DF" w14:paraId="38606262" w14:textId="77777777" w:rsidTr="00C11EC6">
        <w:tc>
          <w:tcPr>
            <w:tcW w:w="2694" w:type="dxa"/>
            <w:vAlign w:val="center"/>
          </w:tcPr>
          <w:p w14:paraId="4B203D9F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8E9DC" w14:textId="477AE1C1" w:rsidR="00361421" w:rsidRPr="00B169DF" w:rsidRDefault="000D5C48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fakultatywny do wyboru</w:t>
            </w:r>
          </w:p>
        </w:tc>
      </w:tr>
      <w:tr w:rsidR="00361421" w:rsidRPr="00B169DF" w14:paraId="527BAE41" w14:textId="77777777" w:rsidTr="00C11EC6">
        <w:tc>
          <w:tcPr>
            <w:tcW w:w="2694" w:type="dxa"/>
            <w:vAlign w:val="center"/>
          </w:tcPr>
          <w:p w14:paraId="64AB0BB0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EC40B9" w14:textId="77777777" w:rsidR="00361421" w:rsidRPr="00B169DF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61421" w:rsidRPr="00B169DF" w14:paraId="5EFFE76D" w14:textId="77777777" w:rsidTr="00C11EC6">
        <w:tc>
          <w:tcPr>
            <w:tcW w:w="2694" w:type="dxa"/>
            <w:vAlign w:val="center"/>
          </w:tcPr>
          <w:p w14:paraId="6DD8E487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C404FB" w14:textId="63D43985" w:rsidR="00361421" w:rsidRPr="00B169DF" w:rsidRDefault="000D5C48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5C48">
              <w:rPr>
                <w:rFonts w:ascii="Corbel" w:hAnsi="Corbel"/>
                <w:b w:val="0"/>
                <w:bCs/>
                <w:sz w:val="24"/>
                <w:szCs w:val="24"/>
              </w:rPr>
              <w:t>Witold Nowak</w:t>
            </w:r>
          </w:p>
        </w:tc>
      </w:tr>
      <w:tr w:rsidR="00361421" w:rsidRPr="00B169DF" w14:paraId="006C78FD" w14:textId="77777777" w:rsidTr="00C11EC6">
        <w:tc>
          <w:tcPr>
            <w:tcW w:w="2694" w:type="dxa"/>
            <w:vAlign w:val="center"/>
          </w:tcPr>
          <w:p w14:paraId="1A5E1D10" w14:textId="77777777" w:rsidR="00361421" w:rsidRPr="00B169DF" w:rsidRDefault="00361421" w:rsidP="00C11E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8DA7D6" w14:textId="77777777" w:rsidR="00361421" w:rsidRPr="00C064C8" w:rsidRDefault="00361421" w:rsidP="00C11EC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C064C8">
              <w:rPr>
                <w:rFonts w:ascii="Corbel" w:hAnsi="Corbel"/>
                <w:bCs/>
                <w:sz w:val="24"/>
                <w:szCs w:val="24"/>
              </w:rPr>
              <w:t>Witold Nowak</w:t>
            </w:r>
          </w:p>
        </w:tc>
      </w:tr>
    </w:tbl>
    <w:p w14:paraId="5C6A36E2" w14:textId="77777777" w:rsidR="00361421" w:rsidRPr="00B169DF" w:rsidRDefault="00361421" w:rsidP="003614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1C8660C" w14:textId="77777777" w:rsidR="00361421" w:rsidRPr="00B169DF" w:rsidRDefault="00361421" w:rsidP="0036142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FFDFE2" w14:textId="77777777" w:rsidR="00361421" w:rsidRPr="00B169DF" w:rsidRDefault="00361421" w:rsidP="00361421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63CAEF5" w14:textId="77777777" w:rsidR="00361421" w:rsidRPr="00B169DF" w:rsidRDefault="00361421" w:rsidP="0036142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61421" w:rsidRPr="00B169DF" w14:paraId="2069ECB4" w14:textId="77777777" w:rsidTr="00C11EC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95EA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54541297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09DE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4969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3116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0137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8E38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E21E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88B1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C870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5E3C" w14:textId="77777777" w:rsidR="00361421" w:rsidRPr="00B169DF" w:rsidRDefault="00361421" w:rsidP="00C11EC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61421" w:rsidRPr="00B169DF" w14:paraId="4519BB9D" w14:textId="77777777" w:rsidTr="00C11E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851E" w14:textId="66D6ADFB" w:rsidR="00361421" w:rsidRPr="00B169DF" w:rsidRDefault="000D5C48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lub 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D91" w14:textId="2CF8550E" w:rsidR="00361421" w:rsidRPr="00B169DF" w:rsidRDefault="00C064C8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B9F6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D461" w14:textId="43CA708A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80E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9A41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A027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F1C7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3191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4C16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61421" w:rsidRPr="00B169DF" w14:paraId="51BD38CD" w14:textId="77777777" w:rsidTr="00C11E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4CA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A930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6BED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6CF7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21F7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B93A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BE43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E229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2639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1EB1" w14:textId="77777777" w:rsidR="00361421" w:rsidRPr="00B169DF" w:rsidRDefault="00361421" w:rsidP="00C11E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38FBC5" w14:textId="77777777" w:rsidR="00361421" w:rsidRPr="00B169DF" w:rsidRDefault="00361421" w:rsidP="003614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1F929B" w14:textId="77777777" w:rsidR="00361421" w:rsidRPr="00B169DF" w:rsidRDefault="00361421" w:rsidP="0036142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47F637" w14:textId="77777777" w:rsidR="00361421" w:rsidRPr="00B169DF" w:rsidRDefault="00361421" w:rsidP="003614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DBD4E69" w14:textId="77777777" w:rsidR="00361421" w:rsidRPr="00B169DF" w:rsidRDefault="00361421" w:rsidP="003614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D5C48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275CEFE" w14:textId="77777777" w:rsidR="00361421" w:rsidRPr="00B169DF" w:rsidRDefault="00361421" w:rsidP="003614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3A57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0D5C48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7C929D44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A84659" w14:textId="77777777" w:rsidR="00361421" w:rsidRPr="00B169DF" w:rsidRDefault="00361421" w:rsidP="003614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9F8C7E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DD6E2E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D89B39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61421" w:rsidRPr="00B169DF" w14:paraId="09EC05D3" w14:textId="77777777" w:rsidTr="00C11EC6">
        <w:tc>
          <w:tcPr>
            <w:tcW w:w="9670" w:type="dxa"/>
          </w:tcPr>
          <w:p w14:paraId="59C7C29B" w14:textId="77777777" w:rsidR="00361421" w:rsidRPr="00B169DF" w:rsidRDefault="00361421" w:rsidP="00C11E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Wymagana jest umiejętność czytania, pisania i wypowiadania się w języku polskim.</w:t>
            </w:r>
          </w:p>
          <w:p w14:paraId="5F819989" w14:textId="77777777" w:rsidR="00361421" w:rsidRPr="00B169DF" w:rsidRDefault="00361421" w:rsidP="00C11E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EA81617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zCs w:val="24"/>
        </w:rPr>
      </w:pPr>
    </w:p>
    <w:p w14:paraId="51645129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108A85D0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zCs w:val="24"/>
        </w:rPr>
      </w:pPr>
    </w:p>
    <w:p w14:paraId="2D3C2FF7" w14:textId="77777777" w:rsidR="00361421" w:rsidRPr="00B169DF" w:rsidRDefault="00361421" w:rsidP="00361421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7908E16E" w14:textId="77777777" w:rsidR="00361421" w:rsidRPr="00B169DF" w:rsidRDefault="00361421" w:rsidP="0036142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61421" w:rsidRPr="00B169DF" w14:paraId="356AB57E" w14:textId="77777777" w:rsidTr="00C11EC6">
        <w:tc>
          <w:tcPr>
            <w:tcW w:w="843" w:type="dxa"/>
            <w:vAlign w:val="center"/>
          </w:tcPr>
          <w:p w14:paraId="64BD3CD5" w14:textId="77777777" w:rsidR="00361421" w:rsidRPr="00B169DF" w:rsidRDefault="00361421" w:rsidP="00C11E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AD3AB98" w14:textId="1CC45385" w:rsidR="00361421" w:rsidRPr="00B169DF" w:rsidRDefault="00361421" w:rsidP="00C11E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Uświadomienie studentom roli sztuki filmowej w unaocznianiu </w:t>
            </w:r>
            <w:r w:rsidR="00C064C8">
              <w:rPr>
                <w:rFonts w:ascii="Corbel" w:hAnsi="Corbel"/>
                <w:b w:val="0"/>
                <w:sz w:val="24"/>
                <w:szCs w:val="24"/>
              </w:rPr>
              <w:t xml:space="preserve">i rozjaśnianiu </w:t>
            </w:r>
            <w:r>
              <w:rPr>
                <w:rFonts w:ascii="Corbel" w:hAnsi="Corbel"/>
                <w:b w:val="0"/>
                <w:sz w:val="24"/>
                <w:szCs w:val="24"/>
              </w:rPr>
              <w:t>problematyki filozoficznej</w:t>
            </w:r>
          </w:p>
        </w:tc>
      </w:tr>
      <w:tr w:rsidR="00361421" w:rsidRPr="00B169DF" w14:paraId="76A3874D" w14:textId="77777777" w:rsidTr="00C11EC6">
        <w:tc>
          <w:tcPr>
            <w:tcW w:w="843" w:type="dxa"/>
            <w:vAlign w:val="center"/>
          </w:tcPr>
          <w:p w14:paraId="59C1835B" w14:textId="77777777" w:rsidR="00361421" w:rsidRPr="00B169DF" w:rsidRDefault="00361421" w:rsidP="00C11E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FD91911" w14:textId="77777777" w:rsidR="00361421" w:rsidRPr="00B169DF" w:rsidRDefault="00361421" w:rsidP="00C11E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wspólnego dziedzictwa sztuki filmowej ludzkości</w:t>
            </w:r>
          </w:p>
        </w:tc>
      </w:tr>
      <w:tr w:rsidR="00361421" w:rsidRPr="00B169DF" w14:paraId="7EF26DC4" w14:textId="77777777" w:rsidTr="00C11EC6">
        <w:tc>
          <w:tcPr>
            <w:tcW w:w="843" w:type="dxa"/>
            <w:vAlign w:val="center"/>
          </w:tcPr>
          <w:p w14:paraId="7A8A84FD" w14:textId="77777777" w:rsidR="00361421" w:rsidRPr="00B169DF" w:rsidRDefault="00361421" w:rsidP="00C11E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2F1CCD08" w14:textId="77777777" w:rsidR="00361421" w:rsidRPr="00B169DF" w:rsidRDefault="00361421" w:rsidP="00C11E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roli dzieł sztuki filmowej w dyskusji o losie człowieka</w:t>
            </w:r>
          </w:p>
        </w:tc>
      </w:tr>
    </w:tbl>
    <w:p w14:paraId="3569EB72" w14:textId="77777777" w:rsidR="00361421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7A35FA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758F2F" w14:textId="77777777" w:rsidR="00361421" w:rsidRPr="00B169DF" w:rsidRDefault="00361421" w:rsidP="0036142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6B02F655" w14:textId="77777777" w:rsidR="00361421" w:rsidRPr="00B169DF" w:rsidRDefault="00361421" w:rsidP="0036142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361421" w:rsidRPr="00B169DF" w14:paraId="07DE2A6D" w14:textId="77777777" w:rsidTr="00C11EC6">
        <w:trPr>
          <w:trHeight w:val="941"/>
        </w:trPr>
        <w:tc>
          <w:tcPr>
            <w:tcW w:w="1690" w:type="dxa"/>
            <w:vAlign w:val="center"/>
          </w:tcPr>
          <w:p w14:paraId="6BB1092C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23" w:type="dxa"/>
            <w:vAlign w:val="center"/>
          </w:tcPr>
          <w:p w14:paraId="01B9C537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8" w:type="dxa"/>
            <w:vAlign w:val="center"/>
          </w:tcPr>
          <w:p w14:paraId="4ECF7591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1421" w:rsidRPr="00B169DF" w14:paraId="679DC188" w14:textId="77777777" w:rsidTr="00C11EC6">
        <w:trPr>
          <w:trHeight w:val="890"/>
        </w:trPr>
        <w:tc>
          <w:tcPr>
            <w:tcW w:w="1690" w:type="dxa"/>
          </w:tcPr>
          <w:p w14:paraId="710E4D8B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23" w:type="dxa"/>
          </w:tcPr>
          <w:p w14:paraId="4CC1C54E" w14:textId="724C5962" w:rsidR="00361421" w:rsidRPr="00B169DF" w:rsidRDefault="005371A6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Absolwent zna i rozumie w pogłębionym stopniu: - filozoficzne podstawy kultury, zależności między kształtowaniem się idei filozoficznych a zmianami w kulturze</w:t>
            </w:r>
            <w:r w:rsidR="00CB4F7F">
              <w:t>, w tym w sztuce filmowej,</w:t>
            </w:r>
            <w:r>
              <w:t xml:space="preserve"> i społeczeństwie</w:t>
            </w:r>
          </w:p>
        </w:tc>
        <w:tc>
          <w:tcPr>
            <w:tcW w:w="1878" w:type="dxa"/>
          </w:tcPr>
          <w:p w14:paraId="7DBC018E" w14:textId="58AF48BB" w:rsidR="00636781" w:rsidRDefault="009B36F9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41B5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D7D8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367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40BB2C42" w14:textId="213808F2" w:rsidR="00361421" w:rsidRPr="00B169DF" w:rsidRDefault="005371A6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361421" w:rsidRPr="00B169DF" w14:paraId="1332C056" w14:textId="77777777" w:rsidTr="00C11EC6">
        <w:trPr>
          <w:trHeight w:val="310"/>
        </w:trPr>
        <w:tc>
          <w:tcPr>
            <w:tcW w:w="1690" w:type="dxa"/>
          </w:tcPr>
          <w:p w14:paraId="2A166B47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23" w:type="dxa"/>
          </w:tcPr>
          <w:p w14:paraId="391E59B6" w14:textId="5CAE2845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</w:t>
            </w:r>
            <w:r w:rsidR="005371A6">
              <w:t>zna i rozumie w pogłębionym stopniu: - relacje zachodzące między strukturami i instytucjami społecznymi, rodzaje więzi społecznych i prawidłowości, którym podlegają; normy konstytuujące i regulujące struktury i instytucje społeczne, ich wpływ na życie indywidualne, oraz źródła tych norm</w:t>
            </w:r>
          </w:p>
        </w:tc>
        <w:tc>
          <w:tcPr>
            <w:tcW w:w="1878" w:type="dxa"/>
          </w:tcPr>
          <w:p w14:paraId="21D90E2F" w14:textId="00C635AC" w:rsidR="00636781" w:rsidRDefault="0063678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D7D8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D7D8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5C646991" w14:textId="730F0253" w:rsidR="00361421" w:rsidRPr="00B169DF" w:rsidRDefault="005371A6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P7S_WG/K</w:t>
            </w:r>
          </w:p>
        </w:tc>
      </w:tr>
      <w:tr w:rsidR="00361421" w:rsidRPr="00B169DF" w14:paraId="630E6E0A" w14:textId="77777777" w:rsidTr="00C11EC6">
        <w:trPr>
          <w:trHeight w:val="304"/>
        </w:trPr>
        <w:tc>
          <w:tcPr>
            <w:tcW w:w="1690" w:type="dxa"/>
          </w:tcPr>
          <w:p w14:paraId="1D0962DC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23" w:type="dxa"/>
          </w:tcPr>
          <w:p w14:paraId="0C224D91" w14:textId="36BBC848" w:rsidR="00361421" w:rsidRPr="00B169DF" w:rsidRDefault="008327DB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absolwent potrafi  planować projekty badawcze, prowadzić we współpracy z innymi profesjonalistami samodzielną pracę badawczą, umożliwiającą rozwój naukowy i podnoszenie kwalifikacji; podejmować i inicjować profesjonalne działania oraz planować i organizować ich przebieg</w:t>
            </w:r>
            <w:r w:rsidR="00CB4F7F">
              <w:t>; potrafi wykorzystywać w pracy materiały filmowe</w:t>
            </w:r>
          </w:p>
        </w:tc>
        <w:tc>
          <w:tcPr>
            <w:tcW w:w="1878" w:type="dxa"/>
          </w:tcPr>
          <w:p w14:paraId="73A523F6" w14:textId="639BC4EE" w:rsidR="00636781" w:rsidRDefault="0063678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D7D8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D7D8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1B067DA2" w14:textId="43CB91CC" w:rsidR="00361421" w:rsidRPr="00B169DF" w:rsidRDefault="008327DB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P7S_UO</w:t>
            </w:r>
          </w:p>
        </w:tc>
      </w:tr>
    </w:tbl>
    <w:p w14:paraId="3BA06CB2" w14:textId="77777777" w:rsidR="00361421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361421" w:rsidRPr="00B169DF" w14:paraId="6AD6F964" w14:textId="77777777" w:rsidTr="00C11EC6">
        <w:trPr>
          <w:trHeight w:val="310"/>
        </w:trPr>
        <w:tc>
          <w:tcPr>
            <w:tcW w:w="1690" w:type="dxa"/>
          </w:tcPr>
          <w:p w14:paraId="1476B432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23" w:type="dxa"/>
          </w:tcPr>
          <w:p w14:paraId="28EB993D" w14:textId="1CCCBE98" w:rsidR="00361421" w:rsidRPr="00B169DF" w:rsidRDefault="008327DB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jest gotów do ciągłego dokształcania się i rozwoju zawodowego; dostrzegania i formułowania problemów etycznych związanych z własną pracą badawczą i publikacyjną, odpowiedzialnością przed współpracownikami i innymi członkami społeczeństwa oraz wykazywania aktywności w rozwiązywaniu tych </w:t>
            </w:r>
            <w:r>
              <w:lastRenderedPageBreak/>
              <w:t>problemów; aktywnej działalności na rzecz zachowania dziedzictwa filozoficznego</w:t>
            </w:r>
          </w:p>
        </w:tc>
        <w:tc>
          <w:tcPr>
            <w:tcW w:w="1878" w:type="dxa"/>
          </w:tcPr>
          <w:p w14:paraId="38FB8C6A" w14:textId="5D8B0A7F" w:rsidR="00FD7632" w:rsidRDefault="0063678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</w:t>
            </w:r>
            <w:r w:rsidR="0041104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FD7632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1104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D763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7162800A" w14:textId="643DFC0E" w:rsidR="00361421" w:rsidRPr="00B169DF" w:rsidRDefault="008327DB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  <w:tr w:rsidR="00361421" w:rsidRPr="00B169DF" w14:paraId="0814A6C6" w14:textId="77777777" w:rsidTr="00C11EC6">
        <w:trPr>
          <w:trHeight w:val="304"/>
        </w:trPr>
        <w:tc>
          <w:tcPr>
            <w:tcW w:w="1690" w:type="dxa"/>
          </w:tcPr>
          <w:p w14:paraId="542A519C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EK_n</w:t>
            </w:r>
          </w:p>
        </w:tc>
        <w:tc>
          <w:tcPr>
            <w:tcW w:w="6023" w:type="dxa"/>
          </w:tcPr>
          <w:p w14:paraId="7689B73E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8" w:type="dxa"/>
          </w:tcPr>
          <w:p w14:paraId="1C47C31B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4EA3BE" w14:textId="77777777" w:rsidR="00361421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EC7123" w14:textId="77777777" w:rsidR="00361421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BD1FA3" w14:textId="77777777" w:rsidR="00361421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737479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483201" w14:textId="77777777" w:rsidR="00361421" w:rsidRPr="00B169DF" w:rsidRDefault="00361421" w:rsidP="0036142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35B32781" w14:textId="77777777" w:rsidR="00361421" w:rsidRPr="00B169DF" w:rsidRDefault="00361421" w:rsidP="00361421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4FF6338" w14:textId="77777777" w:rsidR="00361421" w:rsidRPr="00B169DF" w:rsidRDefault="00361421" w:rsidP="0036142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61421" w:rsidRPr="00B169DF" w14:paraId="1DC66752" w14:textId="77777777" w:rsidTr="00C11EC6">
        <w:tc>
          <w:tcPr>
            <w:tcW w:w="9639" w:type="dxa"/>
          </w:tcPr>
          <w:p w14:paraId="448E2FA3" w14:textId="77777777" w:rsidR="00361421" w:rsidRPr="00B169DF" w:rsidRDefault="00361421" w:rsidP="00C11E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1421" w:rsidRPr="00B169DF" w14:paraId="5C2ECE83" w14:textId="77777777" w:rsidTr="00C11EC6">
        <w:tc>
          <w:tcPr>
            <w:tcW w:w="9639" w:type="dxa"/>
          </w:tcPr>
          <w:p w14:paraId="2080CA20" w14:textId="3038372F" w:rsidR="00597620" w:rsidRPr="00CB77E2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77E2">
              <w:rPr>
                <w:rFonts w:ascii="Corbel" w:hAnsi="Corbel"/>
                <w:sz w:val="24"/>
                <w:szCs w:val="24"/>
              </w:rPr>
              <w:t xml:space="preserve">Z historii sztuki filmowej. Narodziny i rozwój kinematografii. </w:t>
            </w:r>
            <w:r w:rsidR="00C064C8">
              <w:rPr>
                <w:rFonts w:ascii="Corbel" w:hAnsi="Corbel"/>
                <w:sz w:val="24"/>
                <w:szCs w:val="24"/>
              </w:rPr>
              <w:t>Film a fotografia</w:t>
            </w:r>
          </w:p>
          <w:p w14:paraId="07D6E932" w14:textId="77777777" w:rsidR="00597620" w:rsidRPr="00CF2BE2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2BE2">
              <w:rPr>
                <w:rFonts w:ascii="Corbel" w:hAnsi="Corbel"/>
                <w:sz w:val="24"/>
                <w:szCs w:val="24"/>
              </w:rPr>
              <w:t>Z fenomenologii dzieła filmowego.</w:t>
            </w:r>
          </w:p>
          <w:p w14:paraId="5ABCE626" w14:textId="77777777" w:rsidR="00597620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Ontologia filmu: dzieło filmowe jako ruchomy obraz</w:t>
            </w:r>
          </w:p>
          <w:p w14:paraId="1BD6287B" w14:textId="77777777" w:rsidR="00597620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filmowe jako opowieść. Hermeneutyka (ruchomego) obrazu</w:t>
            </w:r>
          </w:p>
          <w:p w14:paraId="01DBC703" w14:textId="77777777" w:rsidR="00597620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filmu i jego elementy</w:t>
            </w:r>
          </w:p>
          <w:p w14:paraId="474B505B" w14:textId="48F3C820" w:rsidR="00C064C8" w:rsidRDefault="00C064C8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w dziele filmowym. Filozoficzne pojęcie nastroju i nastrojenia</w:t>
            </w:r>
          </w:p>
          <w:p w14:paraId="676E66C6" w14:textId="77777777" w:rsidR="00597620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dzieł filmowych – cz. 1</w:t>
            </w:r>
          </w:p>
          <w:p w14:paraId="1169ABFA" w14:textId="77777777" w:rsidR="00597620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dzieł filmowych – cz. 2</w:t>
            </w:r>
          </w:p>
          <w:p w14:paraId="5F7665DE" w14:textId="4FAF0469" w:rsidR="00361421" w:rsidRPr="00B169DF" w:rsidRDefault="00597620" w:rsidP="0059762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</w:t>
            </w:r>
          </w:p>
        </w:tc>
      </w:tr>
      <w:tr w:rsidR="00361421" w:rsidRPr="00B169DF" w14:paraId="6B745E70" w14:textId="77777777" w:rsidTr="00C11EC6">
        <w:tc>
          <w:tcPr>
            <w:tcW w:w="9639" w:type="dxa"/>
          </w:tcPr>
          <w:p w14:paraId="0AB561C4" w14:textId="77777777" w:rsidR="00361421" w:rsidRPr="00B169DF" w:rsidRDefault="00361421" w:rsidP="00C11E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361421" w:rsidRPr="00B169DF" w14:paraId="47FC0F07" w14:textId="77777777" w:rsidTr="00C11EC6">
        <w:tc>
          <w:tcPr>
            <w:tcW w:w="9639" w:type="dxa"/>
          </w:tcPr>
          <w:p w14:paraId="6A57DE67" w14:textId="77777777" w:rsidR="00361421" w:rsidRPr="00B169DF" w:rsidRDefault="00361421" w:rsidP="00C11E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BD951D1" w14:textId="77777777" w:rsidR="00361421" w:rsidRPr="00B169DF" w:rsidRDefault="00361421" w:rsidP="00361421">
      <w:pPr>
        <w:spacing w:after="0" w:line="240" w:lineRule="auto"/>
        <w:rPr>
          <w:rFonts w:ascii="Corbel" w:hAnsi="Corbel"/>
          <w:sz w:val="24"/>
          <w:szCs w:val="24"/>
        </w:rPr>
      </w:pPr>
    </w:p>
    <w:p w14:paraId="4B248356" w14:textId="77777777" w:rsidR="00361421" w:rsidRPr="00D563A1" w:rsidRDefault="00361421" w:rsidP="00361421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52CF4DDD" w14:textId="77777777" w:rsidR="00361421" w:rsidRPr="00B169DF" w:rsidRDefault="00361421" w:rsidP="0036142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61421" w:rsidRPr="00B169DF" w14:paraId="4F87BD70" w14:textId="77777777" w:rsidTr="00C11EC6">
        <w:tc>
          <w:tcPr>
            <w:tcW w:w="9639" w:type="dxa"/>
          </w:tcPr>
          <w:p w14:paraId="75EAE608" w14:textId="77777777" w:rsidR="00361421" w:rsidRPr="00B169DF" w:rsidRDefault="00361421" w:rsidP="00C11E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1421" w:rsidRPr="00B169DF" w14:paraId="4EEBE7A6" w14:textId="77777777" w:rsidTr="00C11EC6">
        <w:tc>
          <w:tcPr>
            <w:tcW w:w="9639" w:type="dxa"/>
          </w:tcPr>
          <w:p w14:paraId="706E34C9" w14:textId="3E492F07" w:rsidR="00361421" w:rsidRPr="00597620" w:rsidRDefault="00361421" w:rsidP="005976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61421" w:rsidRPr="00B169DF" w14:paraId="0AD5D1BD" w14:textId="77777777" w:rsidTr="00C11EC6">
        <w:tc>
          <w:tcPr>
            <w:tcW w:w="9639" w:type="dxa"/>
          </w:tcPr>
          <w:p w14:paraId="4B22A30C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61421" w:rsidRPr="00B169DF" w14:paraId="5C0597A5" w14:textId="77777777" w:rsidTr="00C11EC6">
        <w:tc>
          <w:tcPr>
            <w:tcW w:w="9639" w:type="dxa"/>
          </w:tcPr>
          <w:p w14:paraId="47DBF2FC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977692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ACB2E2" w14:textId="77777777" w:rsidR="00361421" w:rsidRPr="00B169DF" w:rsidRDefault="00361421" w:rsidP="003614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573488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73A97" w14:textId="77777777" w:rsidR="00361421" w:rsidRPr="00B169DF" w:rsidRDefault="00361421" w:rsidP="0036142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24DFB65B" w14:textId="77777777" w:rsidR="00361421" w:rsidRPr="00B169DF" w:rsidRDefault="00361421" w:rsidP="003614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5639282" w14:textId="77777777" w:rsidR="00361421" w:rsidRPr="00B169DF" w:rsidRDefault="00361421" w:rsidP="003614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47F849B6" w14:textId="77777777" w:rsidR="00361421" w:rsidRPr="00B169DF" w:rsidRDefault="00361421" w:rsidP="003614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1B30A5B5" w14:textId="62618DEA" w:rsidR="00361421" w:rsidRPr="00B169DF" w:rsidRDefault="00CB77E2" w:rsidP="003614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Wykład, wykład problemowy, wykład z prezentacją multimedialną, </w:t>
      </w:r>
      <w:r w:rsidR="00361421">
        <w:rPr>
          <w:rFonts w:ascii="Corbel" w:hAnsi="Corbel"/>
          <w:b w:val="0"/>
          <w:smallCaps w:val="0"/>
          <w:szCs w:val="24"/>
        </w:rPr>
        <w:t>metody kształcenia na odległość, napisanie eseju</w:t>
      </w:r>
    </w:p>
    <w:p w14:paraId="3451DB62" w14:textId="77777777" w:rsidR="00361421" w:rsidRPr="00B169DF" w:rsidRDefault="00361421" w:rsidP="003614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5A1525" w14:textId="77777777" w:rsidR="00361421" w:rsidRPr="00B169DF" w:rsidRDefault="00361421" w:rsidP="003614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E9FE69" w14:textId="77777777" w:rsidR="00361421" w:rsidRPr="00B169DF" w:rsidRDefault="00361421" w:rsidP="003614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D1F768" w14:textId="77777777" w:rsidR="00361421" w:rsidRPr="00B169DF" w:rsidRDefault="00361421" w:rsidP="003614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D34F5" w14:textId="77777777" w:rsidR="00361421" w:rsidRPr="00B169DF" w:rsidRDefault="00361421" w:rsidP="003614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17B59597" w14:textId="77777777" w:rsidR="00361421" w:rsidRPr="00B169DF" w:rsidRDefault="00361421" w:rsidP="003614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387BA0" w14:textId="77777777" w:rsidR="00361421" w:rsidRPr="00B169DF" w:rsidRDefault="00361421" w:rsidP="003614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0DEB84B1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61421" w:rsidRPr="00B169DF" w14:paraId="4F7185A9" w14:textId="77777777" w:rsidTr="000D5C48">
        <w:tc>
          <w:tcPr>
            <w:tcW w:w="1962" w:type="dxa"/>
            <w:vAlign w:val="center"/>
          </w:tcPr>
          <w:p w14:paraId="1F4E2C6E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50B3F4C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87F716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A1EF4D6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0A39AAB" w14:textId="77777777" w:rsidR="00361421" w:rsidRPr="00B169DF" w:rsidRDefault="00361421" w:rsidP="00C11E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61421" w:rsidRPr="00B169DF" w14:paraId="10369C82" w14:textId="77777777" w:rsidTr="000D5C48">
        <w:tc>
          <w:tcPr>
            <w:tcW w:w="1962" w:type="dxa"/>
          </w:tcPr>
          <w:p w14:paraId="512181D4" w14:textId="35034925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  <w:r w:rsidR="000D5C48">
              <w:rPr>
                <w:rFonts w:ascii="Corbel" w:hAnsi="Corbel"/>
                <w:b w:val="0"/>
                <w:szCs w:val="24"/>
              </w:rPr>
              <w:t>– EK_04</w:t>
            </w:r>
          </w:p>
        </w:tc>
        <w:tc>
          <w:tcPr>
            <w:tcW w:w="5441" w:type="dxa"/>
          </w:tcPr>
          <w:p w14:paraId="0D7E8F44" w14:textId="77777777" w:rsidR="00361421" w:rsidRPr="000D5C48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D5C48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4B4AD0BC" w14:textId="32967A7B" w:rsidR="00361421" w:rsidRPr="00B169DF" w:rsidRDefault="00CB77E2" w:rsidP="00C11E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6EE4DE74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36EECA" w14:textId="77777777" w:rsidR="00361421" w:rsidRPr="00B169DF" w:rsidRDefault="00361421" w:rsidP="003614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73B5E5" w14:textId="77777777" w:rsidR="00361421" w:rsidRPr="00B169DF" w:rsidRDefault="00361421" w:rsidP="003614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61421" w:rsidRPr="00B169DF" w14:paraId="41B348C9" w14:textId="77777777" w:rsidTr="00C11EC6">
        <w:tc>
          <w:tcPr>
            <w:tcW w:w="9670" w:type="dxa"/>
          </w:tcPr>
          <w:p w14:paraId="3515C4FE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3323F6" w14:textId="6F724526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obecność na zajęciach oraz przedłożenie eseju na uzgodniony z prowadzącym temat</w:t>
            </w:r>
            <w:r w:rsidR="00521F4E">
              <w:rPr>
                <w:rFonts w:ascii="Corbel" w:hAnsi="Corbel"/>
                <w:b w:val="0"/>
                <w:smallCaps w:val="0"/>
                <w:szCs w:val="24"/>
              </w:rPr>
              <w:t xml:space="preserve"> związany z obecnością idei filozoficznych w dziełach filmowych</w:t>
            </w:r>
          </w:p>
          <w:p w14:paraId="07F74620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otrzymuje ocenę:</w:t>
            </w:r>
          </w:p>
          <w:p w14:paraId="3449DE1E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– jeśli uczestniczył w zajęciach, a jego esej realizuje zadany temat, aczkolwiek nie prezentuje własnego punktu widzenia autora</w:t>
            </w:r>
          </w:p>
          <w:p w14:paraId="10DAE9FC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 – jeśli uczestniczył w zajęciach, a jego esej realizuje zadany temat i prezentuje własny punkt widzenia autora, lecz nie uzasadnia go w sposób wystarczający</w:t>
            </w:r>
          </w:p>
          <w:p w14:paraId="394F2E28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– jeśli uczestniczył w zajęciach, a jego esej realizuje zadany temat i prezentuje własny punkt widzenia autora oraz uzasadnia go w sposób wystarczający</w:t>
            </w:r>
          </w:p>
          <w:p w14:paraId="2DAA848E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AC1521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5FC30E6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ECA4ED" w14:textId="77777777" w:rsidR="00361421" w:rsidRPr="00B169DF" w:rsidRDefault="00361421" w:rsidP="0036142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F7FC282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61421" w:rsidRPr="00B169DF" w14:paraId="09CE24F1" w14:textId="77777777" w:rsidTr="00C11EC6">
        <w:tc>
          <w:tcPr>
            <w:tcW w:w="4962" w:type="dxa"/>
            <w:vAlign w:val="center"/>
          </w:tcPr>
          <w:p w14:paraId="2355C7BA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DBDD86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61421" w:rsidRPr="00B169DF" w14:paraId="6F4586E9" w14:textId="77777777" w:rsidTr="00C11EC6">
        <w:tc>
          <w:tcPr>
            <w:tcW w:w="4962" w:type="dxa"/>
          </w:tcPr>
          <w:p w14:paraId="446BDB10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8BFC069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61421" w:rsidRPr="00B169DF" w14:paraId="1193AB48" w14:textId="77777777" w:rsidTr="00C11EC6">
        <w:tc>
          <w:tcPr>
            <w:tcW w:w="4962" w:type="dxa"/>
          </w:tcPr>
          <w:p w14:paraId="595581C5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0603669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143DCD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61421" w:rsidRPr="00B169DF" w14:paraId="71D9620B" w14:textId="77777777" w:rsidTr="00C11EC6">
        <w:tc>
          <w:tcPr>
            <w:tcW w:w="4962" w:type="dxa"/>
          </w:tcPr>
          <w:p w14:paraId="691E9968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5F02A15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8B58C4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61421" w:rsidRPr="00B169DF" w14:paraId="090AF730" w14:textId="77777777" w:rsidTr="00C11EC6">
        <w:tc>
          <w:tcPr>
            <w:tcW w:w="4962" w:type="dxa"/>
          </w:tcPr>
          <w:p w14:paraId="3B93302A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AB91F4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61421" w:rsidRPr="00B169DF" w14:paraId="3EA2C19C" w14:textId="77777777" w:rsidTr="00C11EC6">
        <w:tc>
          <w:tcPr>
            <w:tcW w:w="4962" w:type="dxa"/>
          </w:tcPr>
          <w:p w14:paraId="04B9B319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188492" w14:textId="77777777" w:rsidR="00361421" w:rsidRPr="00B169DF" w:rsidRDefault="00361421" w:rsidP="00C11E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EA5F15" w14:textId="77777777" w:rsidR="00361421" w:rsidRPr="00B169DF" w:rsidRDefault="00361421" w:rsidP="0036142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E4E6134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F3C0B1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1533EDA4" w14:textId="77777777" w:rsidR="00361421" w:rsidRPr="00B169DF" w:rsidRDefault="00361421" w:rsidP="0036142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61421" w:rsidRPr="00B169DF" w14:paraId="780ED3A3" w14:textId="77777777" w:rsidTr="00C11EC6">
        <w:trPr>
          <w:trHeight w:val="397"/>
        </w:trPr>
        <w:tc>
          <w:tcPr>
            <w:tcW w:w="3544" w:type="dxa"/>
          </w:tcPr>
          <w:p w14:paraId="04306DEB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F592D5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61421" w:rsidRPr="00B169DF" w14:paraId="6E1C639A" w14:textId="77777777" w:rsidTr="00C11EC6">
        <w:trPr>
          <w:trHeight w:val="397"/>
        </w:trPr>
        <w:tc>
          <w:tcPr>
            <w:tcW w:w="3544" w:type="dxa"/>
          </w:tcPr>
          <w:p w14:paraId="6BDA0162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73FF78" w14:textId="77777777" w:rsidR="00361421" w:rsidRPr="00B169DF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25EFF3" w14:textId="77777777" w:rsidR="00361421" w:rsidRPr="00B169DF" w:rsidRDefault="00361421" w:rsidP="003614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73116D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1D703567" w14:textId="77777777" w:rsidR="00361421" w:rsidRPr="00B169DF" w:rsidRDefault="00361421" w:rsidP="003614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61421" w:rsidRPr="00593142" w14:paraId="642C5A99" w14:textId="77777777" w:rsidTr="00C11EC6">
        <w:trPr>
          <w:trHeight w:val="397"/>
        </w:trPr>
        <w:tc>
          <w:tcPr>
            <w:tcW w:w="7513" w:type="dxa"/>
          </w:tcPr>
          <w:p w14:paraId="74BD69BC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8E4FC7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 Nowak, P. Paczkowski (red.), Kino i filozofia, Rzeszów 2024</w:t>
            </w:r>
          </w:p>
          <w:p w14:paraId="6B975025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Płażewski, Język filmu, Warszawa 1988</w:t>
            </w:r>
          </w:p>
          <w:p w14:paraId="2B054F06" w14:textId="49F6B593" w:rsidR="00A92445" w:rsidRDefault="00A92445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Deleuze, Kino, Gdańsk 2000</w:t>
            </w:r>
          </w:p>
          <w:p w14:paraId="26EA86E4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Przylipiak, Kino stylu zerowego, Kraków 2004</w:t>
            </w:r>
          </w:p>
          <w:p w14:paraId="0E459E97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A. Helman, O dziele filmowym, Kraków 1994</w:t>
            </w:r>
          </w:p>
          <w:p w14:paraId="1FE1BE74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Mamcarz-Plisiecki, Filozofia i retoryka filmu, Lublin 2018</w:t>
            </w:r>
          </w:p>
          <w:p w14:paraId="3A3459A7" w14:textId="55BB1BDD" w:rsidR="00B70508" w:rsidRDefault="00B70508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 Elsaesser, M. Hagener, Teoria filmu: wprowadzenie przez zmysły, Kraków 2010</w:t>
            </w:r>
          </w:p>
          <w:p w14:paraId="32543970" w14:textId="77777777" w:rsidR="00361421" w:rsidRPr="00BB58E3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1421" w:rsidRPr="00B169DF" w14:paraId="6EEA418C" w14:textId="77777777" w:rsidTr="00C11EC6">
        <w:trPr>
          <w:trHeight w:val="397"/>
        </w:trPr>
        <w:tc>
          <w:tcPr>
            <w:tcW w:w="7513" w:type="dxa"/>
          </w:tcPr>
          <w:p w14:paraId="149C826A" w14:textId="77777777" w:rsidR="00361421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8D0013D" w14:textId="0F2EBEF9" w:rsidR="00B70508" w:rsidRDefault="00B70508" w:rsidP="00C11E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Aumont, Analiza filmu, Warszawa 2010</w:t>
            </w:r>
          </w:p>
          <w:p w14:paraId="5343E663" w14:textId="77777777" w:rsidR="00361421" w:rsidRPr="00BB58E3" w:rsidRDefault="00361421" w:rsidP="00C11EC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W. Nowak, P. Paczkowski (red.), Film i filozofia, Rzeszów 2023.</w:t>
            </w:r>
          </w:p>
        </w:tc>
      </w:tr>
    </w:tbl>
    <w:p w14:paraId="2BE1930B" w14:textId="77777777" w:rsidR="00361421" w:rsidRPr="00B169DF" w:rsidRDefault="00361421" w:rsidP="003614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D2D827" w14:textId="77777777" w:rsidR="00361421" w:rsidRPr="00B169DF" w:rsidRDefault="00361421" w:rsidP="003614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BB0AC3" w14:textId="77777777" w:rsidR="00361421" w:rsidRPr="00B169DF" w:rsidRDefault="00361421" w:rsidP="0036142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</w:t>
      </w:r>
      <w:r>
        <w:rPr>
          <w:rFonts w:ascii="Corbel" w:hAnsi="Corbel"/>
          <w:b w:val="0"/>
          <w:smallCaps w:val="0"/>
          <w:szCs w:val="24"/>
        </w:rPr>
        <w:t>ważnionej</w:t>
      </w:r>
    </w:p>
    <w:p w14:paraId="2898B654" w14:textId="77777777" w:rsidR="00361421" w:rsidRDefault="00361421" w:rsidP="00361421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0597860B" w14:textId="77777777" w:rsidR="00361421" w:rsidRDefault="00361421" w:rsidP="00361421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614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06569" w14:textId="77777777" w:rsidR="00F93E9A" w:rsidRDefault="00F93E9A" w:rsidP="00C16ABF">
      <w:pPr>
        <w:spacing w:after="0" w:line="240" w:lineRule="auto"/>
      </w:pPr>
      <w:r>
        <w:separator/>
      </w:r>
    </w:p>
  </w:endnote>
  <w:endnote w:type="continuationSeparator" w:id="0">
    <w:p w14:paraId="735C912F" w14:textId="77777777" w:rsidR="00F93E9A" w:rsidRDefault="00F93E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8EE8B" w14:textId="77777777" w:rsidR="00F93E9A" w:rsidRDefault="00F93E9A" w:rsidP="00C16ABF">
      <w:pPr>
        <w:spacing w:after="0" w:line="240" w:lineRule="auto"/>
      </w:pPr>
      <w:r>
        <w:separator/>
      </w:r>
    </w:p>
  </w:footnote>
  <w:footnote w:type="continuationSeparator" w:id="0">
    <w:p w14:paraId="2D889D76" w14:textId="77777777" w:rsidR="00F93E9A" w:rsidRDefault="00F93E9A" w:rsidP="00C16ABF">
      <w:pPr>
        <w:spacing w:after="0" w:line="240" w:lineRule="auto"/>
      </w:pPr>
      <w:r>
        <w:continuationSeparator/>
      </w:r>
    </w:p>
  </w:footnote>
  <w:footnote w:id="1">
    <w:p w14:paraId="044454E0" w14:textId="77777777" w:rsidR="00361421" w:rsidRDefault="00361421" w:rsidP="003614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14CD"/>
    <w:multiLevelType w:val="hybridMultilevel"/>
    <w:tmpl w:val="CFEC31BE"/>
    <w:lvl w:ilvl="0" w:tplc="49524E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9177E1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2F13CE"/>
    <w:multiLevelType w:val="hybridMultilevel"/>
    <w:tmpl w:val="D13A5A68"/>
    <w:lvl w:ilvl="0" w:tplc="AFF61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07038D"/>
    <w:multiLevelType w:val="hybridMultilevel"/>
    <w:tmpl w:val="A1F4A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E5E8A"/>
    <w:multiLevelType w:val="hybridMultilevel"/>
    <w:tmpl w:val="81063186"/>
    <w:lvl w:ilvl="0" w:tplc="99AA9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8C678E"/>
    <w:multiLevelType w:val="hybridMultilevel"/>
    <w:tmpl w:val="23C0DE86"/>
    <w:lvl w:ilvl="0" w:tplc="BE3E0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B335E9"/>
    <w:multiLevelType w:val="hybridMultilevel"/>
    <w:tmpl w:val="33884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060A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127D94"/>
    <w:multiLevelType w:val="hybridMultilevel"/>
    <w:tmpl w:val="88BAC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2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75F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C48"/>
    <w:rsid w:val="000E4247"/>
    <w:rsid w:val="000F1C57"/>
    <w:rsid w:val="000F5615"/>
    <w:rsid w:val="001045A1"/>
    <w:rsid w:val="00124BFF"/>
    <w:rsid w:val="0012560E"/>
    <w:rsid w:val="00127108"/>
    <w:rsid w:val="00133CE6"/>
    <w:rsid w:val="00134B13"/>
    <w:rsid w:val="00146BC0"/>
    <w:rsid w:val="00153C41"/>
    <w:rsid w:val="00154381"/>
    <w:rsid w:val="00156F78"/>
    <w:rsid w:val="001640A7"/>
    <w:rsid w:val="00164FA7"/>
    <w:rsid w:val="00166A03"/>
    <w:rsid w:val="001718A7"/>
    <w:rsid w:val="001737CF"/>
    <w:rsid w:val="00176083"/>
    <w:rsid w:val="00184EBF"/>
    <w:rsid w:val="0018530D"/>
    <w:rsid w:val="00192F37"/>
    <w:rsid w:val="001A70D2"/>
    <w:rsid w:val="001D657B"/>
    <w:rsid w:val="001D7B54"/>
    <w:rsid w:val="001E0209"/>
    <w:rsid w:val="001F2CA2"/>
    <w:rsid w:val="001F53E2"/>
    <w:rsid w:val="002144C0"/>
    <w:rsid w:val="0022477D"/>
    <w:rsid w:val="002278A9"/>
    <w:rsid w:val="002336F9"/>
    <w:rsid w:val="0024028F"/>
    <w:rsid w:val="00244ABC"/>
    <w:rsid w:val="00253725"/>
    <w:rsid w:val="00255143"/>
    <w:rsid w:val="002603B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AF4"/>
    <w:rsid w:val="002E753E"/>
    <w:rsid w:val="002F02A3"/>
    <w:rsid w:val="002F4ABE"/>
    <w:rsid w:val="003018BA"/>
    <w:rsid w:val="0030395F"/>
    <w:rsid w:val="00305C92"/>
    <w:rsid w:val="00310FB5"/>
    <w:rsid w:val="003151C5"/>
    <w:rsid w:val="003343CF"/>
    <w:rsid w:val="00346FE9"/>
    <w:rsid w:val="0034759A"/>
    <w:rsid w:val="003503F6"/>
    <w:rsid w:val="003530DD"/>
    <w:rsid w:val="00361421"/>
    <w:rsid w:val="00363F78"/>
    <w:rsid w:val="003815C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5A1"/>
    <w:rsid w:val="00411040"/>
    <w:rsid w:val="00414E3C"/>
    <w:rsid w:val="00420558"/>
    <w:rsid w:val="0042244A"/>
    <w:rsid w:val="0042745A"/>
    <w:rsid w:val="00431D5C"/>
    <w:rsid w:val="004362C6"/>
    <w:rsid w:val="00437FA2"/>
    <w:rsid w:val="00445970"/>
    <w:rsid w:val="00454724"/>
    <w:rsid w:val="00461EFC"/>
    <w:rsid w:val="00464B78"/>
    <w:rsid w:val="004652C2"/>
    <w:rsid w:val="004706D1"/>
    <w:rsid w:val="00471326"/>
    <w:rsid w:val="0047598D"/>
    <w:rsid w:val="004840FD"/>
    <w:rsid w:val="00490F7D"/>
    <w:rsid w:val="00491678"/>
    <w:rsid w:val="00493589"/>
    <w:rsid w:val="004968E2"/>
    <w:rsid w:val="004A1C2E"/>
    <w:rsid w:val="004A3EEA"/>
    <w:rsid w:val="004A4D1F"/>
    <w:rsid w:val="004B3F0E"/>
    <w:rsid w:val="004D31C0"/>
    <w:rsid w:val="004D5282"/>
    <w:rsid w:val="004D7D8A"/>
    <w:rsid w:val="004F1551"/>
    <w:rsid w:val="004F155B"/>
    <w:rsid w:val="004F55A3"/>
    <w:rsid w:val="00501894"/>
    <w:rsid w:val="0050496F"/>
    <w:rsid w:val="00511744"/>
    <w:rsid w:val="00513B6F"/>
    <w:rsid w:val="00517C63"/>
    <w:rsid w:val="00521F4E"/>
    <w:rsid w:val="005363C4"/>
    <w:rsid w:val="00536BDE"/>
    <w:rsid w:val="005371A6"/>
    <w:rsid w:val="00543ACC"/>
    <w:rsid w:val="0056696D"/>
    <w:rsid w:val="00581C0A"/>
    <w:rsid w:val="00593142"/>
    <w:rsid w:val="0059484D"/>
    <w:rsid w:val="00597620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CDA"/>
    <w:rsid w:val="00617230"/>
    <w:rsid w:val="00621CE1"/>
    <w:rsid w:val="0062444D"/>
    <w:rsid w:val="00627FC9"/>
    <w:rsid w:val="00636781"/>
    <w:rsid w:val="00642D29"/>
    <w:rsid w:val="00647FA8"/>
    <w:rsid w:val="00650C5F"/>
    <w:rsid w:val="00654934"/>
    <w:rsid w:val="006620D9"/>
    <w:rsid w:val="00671958"/>
    <w:rsid w:val="00675843"/>
    <w:rsid w:val="00690127"/>
    <w:rsid w:val="00696477"/>
    <w:rsid w:val="006D050F"/>
    <w:rsid w:val="006D6139"/>
    <w:rsid w:val="006D6F46"/>
    <w:rsid w:val="006E5D65"/>
    <w:rsid w:val="006F1282"/>
    <w:rsid w:val="006F1FBC"/>
    <w:rsid w:val="006F31E2"/>
    <w:rsid w:val="006F7283"/>
    <w:rsid w:val="00706544"/>
    <w:rsid w:val="007072BA"/>
    <w:rsid w:val="0071620A"/>
    <w:rsid w:val="00716A7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56C"/>
    <w:rsid w:val="0078168C"/>
    <w:rsid w:val="00787C2A"/>
    <w:rsid w:val="00790E27"/>
    <w:rsid w:val="007A4022"/>
    <w:rsid w:val="007A6E6E"/>
    <w:rsid w:val="007C3299"/>
    <w:rsid w:val="007C3BCC"/>
    <w:rsid w:val="007C4546"/>
    <w:rsid w:val="007C4615"/>
    <w:rsid w:val="007C4669"/>
    <w:rsid w:val="007D6E56"/>
    <w:rsid w:val="007F4155"/>
    <w:rsid w:val="0081554D"/>
    <w:rsid w:val="0081707E"/>
    <w:rsid w:val="008327DB"/>
    <w:rsid w:val="008415A9"/>
    <w:rsid w:val="008449B3"/>
    <w:rsid w:val="008552A2"/>
    <w:rsid w:val="0085747A"/>
    <w:rsid w:val="008611DB"/>
    <w:rsid w:val="00884922"/>
    <w:rsid w:val="00885F64"/>
    <w:rsid w:val="008917F9"/>
    <w:rsid w:val="008979D3"/>
    <w:rsid w:val="008A45F7"/>
    <w:rsid w:val="008B1247"/>
    <w:rsid w:val="008C0CC0"/>
    <w:rsid w:val="008C19A9"/>
    <w:rsid w:val="008C379D"/>
    <w:rsid w:val="008C5147"/>
    <w:rsid w:val="008C5359"/>
    <w:rsid w:val="008C5363"/>
    <w:rsid w:val="008C6A0A"/>
    <w:rsid w:val="008D3DFB"/>
    <w:rsid w:val="008E64F4"/>
    <w:rsid w:val="008F12C9"/>
    <w:rsid w:val="008F6E29"/>
    <w:rsid w:val="00916188"/>
    <w:rsid w:val="00923D7D"/>
    <w:rsid w:val="00933A57"/>
    <w:rsid w:val="009508DF"/>
    <w:rsid w:val="00950DAC"/>
    <w:rsid w:val="00954A07"/>
    <w:rsid w:val="00975FF0"/>
    <w:rsid w:val="00997F14"/>
    <w:rsid w:val="009A78D9"/>
    <w:rsid w:val="009B36F9"/>
    <w:rsid w:val="009C3E31"/>
    <w:rsid w:val="009C54AE"/>
    <w:rsid w:val="009C788E"/>
    <w:rsid w:val="009D3F3B"/>
    <w:rsid w:val="009E0543"/>
    <w:rsid w:val="009E3B41"/>
    <w:rsid w:val="009F0459"/>
    <w:rsid w:val="009F3C5C"/>
    <w:rsid w:val="009F4610"/>
    <w:rsid w:val="009F6649"/>
    <w:rsid w:val="00A00ECC"/>
    <w:rsid w:val="00A155EE"/>
    <w:rsid w:val="00A2245B"/>
    <w:rsid w:val="00A30110"/>
    <w:rsid w:val="00A36899"/>
    <w:rsid w:val="00A371F6"/>
    <w:rsid w:val="00A41B5C"/>
    <w:rsid w:val="00A43BF6"/>
    <w:rsid w:val="00A4680C"/>
    <w:rsid w:val="00A53FA5"/>
    <w:rsid w:val="00A54817"/>
    <w:rsid w:val="00A601C8"/>
    <w:rsid w:val="00A60799"/>
    <w:rsid w:val="00A84C85"/>
    <w:rsid w:val="00A87901"/>
    <w:rsid w:val="00A9244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8DD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0508"/>
    <w:rsid w:val="00B75946"/>
    <w:rsid w:val="00B8056E"/>
    <w:rsid w:val="00B819C8"/>
    <w:rsid w:val="00B82308"/>
    <w:rsid w:val="00B83CC1"/>
    <w:rsid w:val="00B90885"/>
    <w:rsid w:val="00BB520A"/>
    <w:rsid w:val="00BB58E3"/>
    <w:rsid w:val="00BD3869"/>
    <w:rsid w:val="00BD66E9"/>
    <w:rsid w:val="00BD6FF4"/>
    <w:rsid w:val="00BF2C41"/>
    <w:rsid w:val="00C058B4"/>
    <w:rsid w:val="00C05F44"/>
    <w:rsid w:val="00C064C8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F7F"/>
    <w:rsid w:val="00CB77E2"/>
    <w:rsid w:val="00CD6897"/>
    <w:rsid w:val="00CE5BAC"/>
    <w:rsid w:val="00CF25BE"/>
    <w:rsid w:val="00CF2BE2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6AA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3DD5"/>
    <w:rsid w:val="00EA4832"/>
    <w:rsid w:val="00EA4E9D"/>
    <w:rsid w:val="00EB0F6F"/>
    <w:rsid w:val="00EC4899"/>
    <w:rsid w:val="00ED03AB"/>
    <w:rsid w:val="00ED32D2"/>
    <w:rsid w:val="00EE32DE"/>
    <w:rsid w:val="00EE5457"/>
    <w:rsid w:val="00F070AB"/>
    <w:rsid w:val="00F16DE4"/>
    <w:rsid w:val="00F17567"/>
    <w:rsid w:val="00F22A25"/>
    <w:rsid w:val="00F27A7B"/>
    <w:rsid w:val="00F47B3C"/>
    <w:rsid w:val="00F526AF"/>
    <w:rsid w:val="00F617C3"/>
    <w:rsid w:val="00F61A26"/>
    <w:rsid w:val="00F7066B"/>
    <w:rsid w:val="00F83B28"/>
    <w:rsid w:val="00F93E9A"/>
    <w:rsid w:val="00F945FA"/>
    <w:rsid w:val="00F974DA"/>
    <w:rsid w:val="00FA46E5"/>
    <w:rsid w:val="00FB7DBA"/>
    <w:rsid w:val="00FC1C25"/>
    <w:rsid w:val="00FC3F45"/>
    <w:rsid w:val="00FD503F"/>
    <w:rsid w:val="00FD7589"/>
    <w:rsid w:val="00FD76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55E51-1A73-44A8-AF9C-E7A8A9047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931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2025-02-12T20:44:00Z</dcterms:created>
  <dcterms:modified xsi:type="dcterms:W3CDTF">2025-02-27T10:27:00Z</dcterms:modified>
</cp:coreProperties>
</file>